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B0AF" w14:textId="4F6DD42B" w:rsidR="00535962" w:rsidRPr="00F7167E" w:rsidRDefault="00F3032E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A38B6D2" wp14:editId="39838D9A">
                <wp:simplePos x="0" y="0"/>
                <wp:positionH relativeFrom="column">
                  <wp:posOffset>4476998</wp:posOffset>
                </wp:positionH>
                <wp:positionV relativeFrom="paragraph">
                  <wp:posOffset>160317</wp:posOffset>
                </wp:positionV>
                <wp:extent cx="1698546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546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02E09E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38B6D2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2.5pt;margin-top:12.6pt;width:133.75pt;height:21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" filled="f" stroked="f">
                <v:textbox>
                  <w:txbxContent>
                    <w:p w14:paraId="6402E09E" w14:textId="77777777" w:rsidR="0026335F" w:rsidRPr="0026335F" w:rsidRDefault="00516D3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C74107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E51F299" wp14:editId="7F479105">
                <wp:simplePos x="0" y="0"/>
                <wp:positionH relativeFrom="page">
                  <wp:posOffset>5094514</wp:posOffset>
                </wp:positionH>
                <wp:positionV relativeFrom="paragraph">
                  <wp:posOffset>-581891</wp:posOffset>
                </wp:positionV>
                <wp:extent cx="2103563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56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757"/>
                            <a:chOff x="9151" y="720"/>
                            <a:chExt cx="2009" cy="704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9" y="1077"/>
                              <a:ext cx="1900" cy="34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211E92F5" w14:textId="71CC2839" w:rsidR="00952079" w:rsidRDefault="007A648E" w:rsidP="001466B0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81423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1F299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281423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  <w:p w14:paraId="2CF87F59" w14:textId="77777777" w:rsidR="001466B0" w:rsidRPr="00535962" w:rsidRDefault="00000000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8DCA98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51F299" id="Group 21" o:spid="_x0000_s1027" style="position:absolute;margin-left:401.15pt;margin-top:-45.8pt;width:165.65pt;height:55.2pt;z-index:251658752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757" coordorigin="9151,720" coordsize="2009,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99;top:1077;width:1900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211E92F5" w14:textId="71CC2839" w:rsidR="00952079" w:rsidRDefault="007A648E" w:rsidP="001466B0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81423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1F2994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281423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  <w:p w14:paraId="2CF87F59" w14:textId="77777777" w:rsidR="001466B0" w:rsidRPr="00535962" w:rsidRDefault="00000000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78DCA98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7A648E" w:rsidRPr="000030D2">
        <w:rPr>
          <w:noProof/>
          <w:lang w:val="en-US"/>
        </w:rPr>
        <w:drawing>
          <wp:anchor distT="0" distB="0" distL="114300" distR="114300" simplePos="0" relativeHeight="251661824" behindDoc="0" locked="0" layoutInCell="1" allowOverlap="1" wp14:anchorId="3626A544" wp14:editId="039EF2C8">
            <wp:simplePos x="0" y="0"/>
            <wp:positionH relativeFrom="margin">
              <wp:posOffset>2466340</wp:posOffset>
            </wp:positionH>
            <wp:positionV relativeFrom="margin">
              <wp:posOffset>-570865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3D4844E" wp14:editId="0AE446CE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22EA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19219" id="Text Box 20" o:spid="_x0000_s1032" type="#_x0000_t202" style="position:absolute;margin-left:-31.1pt;margin-top:-46.5pt;width:74.65pt;height:24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5rrQ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27D1597" wp14:editId="43B22A0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8F4F678" w14:textId="3CBC36E7" w:rsidR="00BC61BD" w:rsidRPr="00BC61BD" w:rsidRDefault="00F3032E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B9317A3" wp14:editId="1FA47061">
                                      <wp:extent cx="845820" cy="845820"/>
                                      <wp:effectExtent l="0" t="0" r="0" b="0"/>
                                      <wp:docPr id="1688966437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688966437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D1597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8F4F678" w14:textId="3CBC36E7" w:rsidR="00BC61BD" w:rsidRPr="00BC61BD" w:rsidRDefault="00F3032E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B9317A3" wp14:editId="1FA47061">
                                <wp:extent cx="845820" cy="845820"/>
                                <wp:effectExtent l="0" t="0" r="0" b="0"/>
                                <wp:docPr id="1688966437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88966437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73F1B03" w14:textId="77777777" w:rsidR="00535962" w:rsidRPr="00535962" w:rsidRDefault="001F2994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0254C9" wp14:editId="657B767D">
                <wp:simplePos x="0" y="0"/>
                <wp:positionH relativeFrom="margin">
                  <wp:align>center</wp:align>
                </wp:positionH>
                <wp:positionV relativeFrom="paragraph">
                  <wp:posOffset>130226</wp:posOffset>
                </wp:positionV>
                <wp:extent cx="24479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393C2C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7A648E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0;margin-top:10.25pt;width:192.75pt;height:22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" stroked="f">
                <v:textbox>
                  <w:txbxContent>
                    <w:p w:rsidR="002E1412" w:rsidRPr="002E1412" w:rsidRDefault="001F299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7A648E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C7D8096" wp14:editId="05BAD8E8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C0EA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7410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15.05pt;margin-top:10.6pt;width:83.6pt;height:1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AFC4297" w14:textId="77777777" w:rsidR="00535962" w:rsidRDefault="001F2994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C1FEAA9" wp14:editId="1F7A3FF2">
                <wp:simplePos x="0" y="0"/>
                <wp:positionH relativeFrom="column">
                  <wp:posOffset>1062025</wp:posOffset>
                </wp:positionH>
                <wp:positionV relativeFrom="paragraph">
                  <wp:posOffset>278892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DED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83.6pt;margin-top:21.9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NEShQIAABc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A938867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8E4A079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5ED1F9F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FF3E5C8" wp14:editId="3AC2EC58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90924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left:0;text-align:left;margin-left:13.6pt;margin-top:7.65pt;width:420.2pt;height:23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Nsu&#10;ha2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93205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E2CC2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C0147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2DE20E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EA1FC1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74FD518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CAEC70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700B277C" w14:textId="77777777" w:rsidTr="00E82502">
        <w:trPr>
          <w:cantSplit/>
          <w:trHeight w:val="440"/>
        </w:trPr>
        <w:tc>
          <w:tcPr>
            <w:tcW w:w="9252" w:type="dxa"/>
          </w:tcPr>
          <w:p w14:paraId="0816DC39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6EE77ADC" w14:textId="77777777" w:rsidTr="00E82502">
        <w:trPr>
          <w:cantSplit/>
          <w:trHeight w:val="440"/>
        </w:trPr>
        <w:tc>
          <w:tcPr>
            <w:tcW w:w="9252" w:type="dxa"/>
          </w:tcPr>
          <w:p w14:paraId="76F6A36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4ABC1283" w14:textId="77777777" w:rsidTr="00E82502">
        <w:trPr>
          <w:cantSplit/>
          <w:trHeight w:val="440"/>
        </w:trPr>
        <w:tc>
          <w:tcPr>
            <w:tcW w:w="9252" w:type="dxa"/>
          </w:tcPr>
          <w:p w14:paraId="41613F0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3D84BA1B" w14:textId="77777777" w:rsidTr="00E82502">
        <w:trPr>
          <w:cantSplit/>
          <w:trHeight w:val="440"/>
        </w:trPr>
        <w:tc>
          <w:tcPr>
            <w:tcW w:w="9252" w:type="dxa"/>
          </w:tcPr>
          <w:p w14:paraId="2C1F080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41F3DD9" w14:textId="77777777" w:rsidTr="00E82502">
        <w:trPr>
          <w:cantSplit/>
          <w:trHeight w:val="440"/>
        </w:trPr>
        <w:tc>
          <w:tcPr>
            <w:tcW w:w="9252" w:type="dxa"/>
          </w:tcPr>
          <w:p w14:paraId="27E4806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B36B852" w14:textId="77777777" w:rsidTr="00E82502">
        <w:trPr>
          <w:cantSplit/>
          <w:trHeight w:val="440"/>
        </w:trPr>
        <w:tc>
          <w:tcPr>
            <w:tcW w:w="9252" w:type="dxa"/>
          </w:tcPr>
          <w:p w14:paraId="3D94716B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CFE99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D40356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4D35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413808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D4A169A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23549" w14:textId="77777777" w:rsidR="00867470" w:rsidRDefault="00867470" w:rsidP="001007E7">
      <w:pPr>
        <w:spacing w:after="0" w:line="240" w:lineRule="auto"/>
      </w:pPr>
      <w:r>
        <w:separator/>
      </w:r>
    </w:p>
  </w:endnote>
  <w:endnote w:type="continuationSeparator" w:id="0">
    <w:p w14:paraId="39599C2A" w14:textId="77777777" w:rsidR="00867470" w:rsidRDefault="0086747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3983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16F87D3C" wp14:editId="55E9347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E8FD3D6" wp14:editId="1EBEA19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E753C7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885E24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491603" wp14:editId="18DE3EDE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B4FA7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2A217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F6FF7D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584A45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A274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F66CCD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3103" w14:textId="77777777" w:rsidR="00867470" w:rsidRDefault="00867470" w:rsidP="001007E7">
      <w:pPr>
        <w:spacing w:after="0" w:line="240" w:lineRule="auto"/>
      </w:pPr>
      <w:r>
        <w:separator/>
      </w:r>
    </w:p>
  </w:footnote>
  <w:footnote w:type="continuationSeparator" w:id="0">
    <w:p w14:paraId="2C7D34D4" w14:textId="77777777" w:rsidR="00867470" w:rsidRDefault="00867470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6381"/>
    <w:rsid w:val="001F2994"/>
    <w:rsid w:val="001F73A7"/>
    <w:rsid w:val="002009A7"/>
    <w:rsid w:val="00253DBA"/>
    <w:rsid w:val="0026335F"/>
    <w:rsid w:val="00281423"/>
    <w:rsid w:val="00295BD4"/>
    <w:rsid w:val="002C37EC"/>
    <w:rsid w:val="002D451D"/>
    <w:rsid w:val="002E1412"/>
    <w:rsid w:val="0030630A"/>
    <w:rsid w:val="00314023"/>
    <w:rsid w:val="00341484"/>
    <w:rsid w:val="003740CB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4E6794"/>
    <w:rsid w:val="00516D3D"/>
    <w:rsid w:val="00535962"/>
    <w:rsid w:val="005810AB"/>
    <w:rsid w:val="00611A07"/>
    <w:rsid w:val="0062592A"/>
    <w:rsid w:val="006506D0"/>
    <w:rsid w:val="00651E48"/>
    <w:rsid w:val="00666D56"/>
    <w:rsid w:val="00670152"/>
    <w:rsid w:val="006709BC"/>
    <w:rsid w:val="006E5B37"/>
    <w:rsid w:val="006F567F"/>
    <w:rsid w:val="00725091"/>
    <w:rsid w:val="00780880"/>
    <w:rsid w:val="007A16AD"/>
    <w:rsid w:val="007A648E"/>
    <w:rsid w:val="007A7CB3"/>
    <w:rsid w:val="007B0E1F"/>
    <w:rsid w:val="007B6F6F"/>
    <w:rsid w:val="007C5174"/>
    <w:rsid w:val="00817000"/>
    <w:rsid w:val="00820C9F"/>
    <w:rsid w:val="0082707E"/>
    <w:rsid w:val="008315B0"/>
    <w:rsid w:val="00844B31"/>
    <w:rsid w:val="00867470"/>
    <w:rsid w:val="008B3AE5"/>
    <w:rsid w:val="008C388B"/>
    <w:rsid w:val="00904162"/>
    <w:rsid w:val="00932056"/>
    <w:rsid w:val="00952079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93BA6"/>
    <w:rsid w:val="00B97B51"/>
    <w:rsid w:val="00BA0007"/>
    <w:rsid w:val="00BB1D79"/>
    <w:rsid w:val="00BC1D0C"/>
    <w:rsid w:val="00BC61BD"/>
    <w:rsid w:val="00BD1586"/>
    <w:rsid w:val="00BF1AF6"/>
    <w:rsid w:val="00C078CB"/>
    <w:rsid w:val="00C22DBE"/>
    <w:rsid w:val="00C5078F"/>
    <w:rsid w:val="00C66D08"/>
    <w:rsid w:val="00C74107"/>
    <w:rsid w:val="00C7470C"/>
    <w:rsid w:val="00CA0E82"/>
    <w:rsid w:val="00CA164C"/>
    <w:rsid w:val="00CA4661"/>
    <w:rsid w:val="00CD4BD6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F5F"/>
    <w:rsid w:val="00E82502"/>
    <w:rsid w:val="00E85FC3"/>
    <w:rsid w:val="00E9222B"/>
    <w:rsid w:val="00EA6B34"/>
    <w:rsid w:val="00EA7406"/>
    <w:rsid w:val="00EE1E7B"/>
    <w:rsid w:val="00F225BF"/>
    <w:rsid w:val="00F3032E"/>
    <w:rsid w:val="00F4434A"/>
    <w:rsid w:val="00F53753"/>
    <w:rsid w:val="00F7167E"/>
    <w:rsid w:val="00F7443C"/>
    <w:rsid w:val="00F84D68"/>
    <w:rsid w:val="00F87DA5"/>
    <w:rsid w:val="00F9504D"/>
    <w:rsid w:val="00FA01DC"/>
    <w:rsid w:val="00FA2AFA"/>
    <w:rsid w:val="00FC2870"/>
    <w:rsid w:val="00FF0A4F"/>
    <w:rsid w:val="00FF610E"/>
    <w:rsid w:val="00FF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379E5C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8896-D7A1-4F46-9D6F-FE6205A53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Compras y Contrataciones</cp:lastModifiedBy>
  <cp:revision>5</cp:revision>
  <cp:lastPrinted>2011-03-04T18:48:00Z</cp:lastPrinted>
  <dcterms:created xsi:type="dcterms:W3CDTF">2026-05-18T17:51:00Z</dcterms:created>
  <dcterms:modified xsi:type="dcterms:W3CDTF">2026-05-27T01:16:00Z</dcterms:modified>
</cp:coreProperties>
</file>